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BFD45" w14:textId="3F6828D6" w:rsidR="00241776" w:rsidRPr="00241776" w:rsidRDefault="00241776" w:rsidP="00241776">
      <w:pPr>
        <w:pStyle w:val="Normaalweb"/>
        <w:rPr>
          <w:rFonts w:asciiTheme="majorHAnsi" w:hAnsiTheme="majorHAnsi" w:cstheme="majorHAnsi"/>
          <w:b/>
          <w:bCs/>
          <w:color w:val="0070C0"/>
          <w:sz w:val="32"/>
          <w:szCs w:val="32"/>
        </w:rPr>
      </w:pPr>
      <w:r w:rsidRPr="00241776">
        <w:rPr>
          <w:rFonts w:asciiTheme="majorHAnsi" w:hAnsiTheme="majorHAnsi" w:cstheme="majorHAnsi"/>
          <w:b/>
          <w:bCs/>
          <w:color w:val="0070C0"/>
          <w:sz w:val="32"/>
          <w:szCs w:val="32"/>
        </w:rPr>
        <w:t xml:space="preserve">Incidentenrapport van het schip </w:t>
      </w:r>
      <w:sdt>
        <w:sdtPr>
          <w:rPr>
            <w:rFonts w:asciiTheme="majorHAnsi" w:hAnsiTheme="majorHAnsi" w:cstheme="majorHAnsi"/>
            <w:b/>
            <w:bCs/>
            <w:color w:val="0070C0"/>
            <w:sz w:val="32"/>
            <w:szCs w:val="32"/>
          </w:rPr>
          <w:id w:val="-2080204365"/>
          <w:placeholder>
            <w:docPart w:val="D8F6D242A37342468A5CBD877FE175EA"/>
          </w:placeholder>
          <w:showingPlcHdr/>
          <w:text/>
        </w:sdtPr>
        <w:sdtEndPr/>
        <w:sdtContent>
          <w:r w:rsidR="00505A0B" w:rsidRPr="00505A0B">
            <w:rPr>
              <w:rStyle w:val="Tekstvantijdelijkeaanduiding"/>
              <w:color w:val="B4C6E7" w:themeColor="accent1" w:themeTint="66"/>
            </w:rPr>
            <w:t>scheepsnaam</w:t>
          </w:r>
        </w:sdtContent>
      </w:sdt>
    </w:p>
    <w:p w14:paraId="3DEDBB36" w14:textId="6F0102C5" w:rsid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Vermeld en beschreven hieronder is ee</w:t>
      </w:r>
      <w:r w:rsidR="00950F31">
        <w:rPr>
          <w:rFonts w:asciiTheme="majorHAnsi" w:hAnsiTheme="majorHAnsi" w:cstheme="majorHAnsi"/>
          <w:color w:val="000000"/>
          <w:sz w:val="20"/>
          <w:szCs w:val="20"/>
        </w:rPr>
        <w:t xml:space="preserve">n </w:t>
      </w:r>
      <w:sdt>
        <w:sdtPr>
          <w:rPr>
            <w:rStyle w:val="Stijl1"/>
          </w:rPr>
          <w:alias w:val="kies"/>
          <w:tag w:val="kies"/>
          <w:id w:val="1557671349"/>
          <w:placeholder>
            <w:docPart w:val="AE50A208C889434A94FAFA725299510D"/>
          </w:placeholder>
          <w:showingPlcHdr/>
          <w15:color w:val="CCFFFF"/>
          <w:dropDownList>
            <w:listItem w:value="Kies een item."/>
            <w:listItem w:displayText="ongeluk" w:value="ongeluk"/>
            <w:listItem w:displayText="incident" w:value="incident"/>
            <w:listItem w:displayText="technisch mankement" w:value="technisch mankement"/>
            <w:listItem w:displayText="anders nl: ...." w:value="anders nl: ...."/>
          </w:dropDownList>
        </w:sdtPr>
        <w:sdtEndPr>
          <w:rPr>
            <w:rStyle w:val="Standaardalinea-lettertype"/>
            <w:rFonts w:asciiTheme="majorHAnsi" w:hAnsiTheme="majorHAnsi" w:cstheme="majorHAnsi"/>
            <w:color w:val="000000"/>
            <w:sz w:val="20"/>
            <w:szCs w:val="20"/>
          </w:rPr>
        </w:sdtEndPr>
        <w:sdtContent>
          <w:r w:rsidR="00950F31" w:rsidRPr="00505A0B">
            <w:rPr>
              <w:rStyle w:val="Tekstvantijdelijkeaanduiding"/>
              <w:color w:val="B4C6E7" w:themeColor="accent1" w:themeTint="66"/>
            </w:rPr>
            <w:t>Kies een item.</w:t>
          </w:r>
        </w:sdtContent>
      </w:sdt>
    </w:p>
    <w:p w14:paraId="3C9FFD0F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bookmarkStart w:id="0" w:name="_Hlk139617567"/>
      <w:r w:rsidRPr="00241776">
        <w:rPr>
          <w:rFonts w:asciiTheme="majorHAnsi" w:hAnsiTheme="majorHAnsi" w:cstheme="majorHAnsi"/>
          <w:color w:val="000000"/>
          <w:sz w:val="20"/>
          <w:szCs w:val="20"/>
        </w:rPr>
        <w:t>Ο</w:t>
      </w:r>
      <w:bookmarkEnd w:id="0"/>
      <w:r w:rsidRPr="00241776">
        <w:rPr>
          <w:rFonts w:asciiTheme="majorHAnsi" w:hAnsiTheme="majorHAnsi" w:cstheme="majorHAnsi"/>
          <w:color w:val="000000"/>
          <w:sz w:val="20"/>
          <w:szCs w:val="20"/>
        </w:rPr>
        <w:t xml:space="preserve"> anders nl..................</w:t>
      </w:r>
    </w:p>
    <w:p w14:paraId="60BBF480" w14:textId="0F38926F" w:rsidR="00241776" w:rsidRPr="00241776" w:rsidRDefault="00950F31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V</w:t>
      </w:r>
      <w:r w:rsidR="00241776" w:rsidRPr="00241776">
        <w:rPr>
          <w:rFonts w:asciiTheme="majorHAnsi" w:hAnsiTheme="majorHAnsi" w:cstheme="majorHAnsi"/>
          <w:color w:val="000000"/>
          <w:sz w:val="20"/>
          <w:szCs w:val="20"/>
        </w:rPr>
        <w:t>raagt om aanpassing procedure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: </w:t>
      </w:r>
      <w:bookmarkStart w:id="1" w:name="_Hlk139619169"/>
      <w:sdt>
        <w:sdtPr>
          <w:rPr>
            <w:rFonts w:asciiTheme="majorHAnsi" w:hAnsiTheme="majorHAnsi" w:cstheme="majorHAnsi"/>
            <w:color w:val="000000"/>
            <w:sz w:val="20"/>
            <w:szCs w:val="20"/>
          </w:rPr>
          <w:alias w:val="ja/nee"/>
          <w:tag w:val="ja/nee"/>
          <w:id w:val="1883980000"/>
          <w:placeholder>
            <w:docPart w:val="894CA3269F5C524D9D39237162F32486"/>
          </w:placeholder>
          <w:showingPlcHdr/>
          <w:dropDownList>
            <w:listItem w:value="ja/nee"/>
            <w:listItem w:displayText="Ja" w:value="Ja"/>
            <w:listItem w:displayText="Nee" w:value="Nee"/>
          </w:dropDownList>
        </w:sdtPr>
        <w:sdtEndPr/>
        <w:sdtContent>
          <w:r w:rsidRPr="00505A0B">
            <w:rPr>
              <w:rStyle w:val="Tekstvantijdelijkeaanduiding"/>
              <w:color w:val="B4C6E7" w:themeColor="accent1" w:themeTint="66"/>
            </w:rPr>
            <w:t>Kies een item.</w:t>
          </w:r>
        </w:sdtContent>
      </w:sdt>
      <w:bookmarkEnd w:id="1"/>
    </w:p>
    <w:p w14:paraId="259FBA5A" w14:textId="156A6636" w:rsidR="00241776" w:rsidRPr="00241776" w:rsidRDefault="00950F31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V</w:t>
      </w:r>
      <w:r w:rsidR="00241776" w:rsidRPr="00241776">
        <w:rPr>
          <w:rFonts w:asciiTheme="majorHAnsi" w:hAnsiTheme="majorHAnsi" w:cstheme="majorHAnsi"/>
          <w:color w:val="000000"/>
          <w:sz w:val="20"/>
          <w:szCs w:val="20"/>
        </w:rPr>
        <w:t>raagt om verandering procedure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: </w:t>
      </w:r>
      <w:sdt>
        <w:sdtPr>
          <w:rPr>
            <w:rFonts w:asciiTheme="majorHAnsi" w:hAnsiTheme="majorHAnsi" w:cstheme="majorHAnsi"/>
            <w:color w:val="000000"/>
            <w:sz w:val="20"/>
            <w:szCs w:val="20"/>
          </w:rPr>
          <w:alias w:val="ja/nee"/>
          <w:tag w:val="ja/nee"/>
          <w:id w:val="101778562"/>
          <w:placeholder>
            <w:docPart w:val="20B6EAD48A4A4CF2B266B8AD0C9C4D59"/>
          </w:placeholder>
          <w:showingPlcHdr/>
          <w:dropDownList>
            <w:listItem w:value="ja/nee"/>
            <w:listItem w:displayText="Ja" w:value="Ja"/>
            <w:listItem w:displayText="Nee" w:value="Nee"/>
          </w:dropDownList>
        </w:sdtPr>
        <w:sdtEndPr/>
        <w:sdtContent>
          <w:r w:rsidR="00505A0B" w:rsidRPr="00505A0B">
            <w:rPr>
              <w:rStyle w:val="Tekstvantijdelijkeaanduiding"/>
              <w:color w:val="B4C6E7" w:themeColor="accent1" w:themeTint="66"/>
            </w:rPr>
            <w:t>Kies een item.</w:t>
          </w:r>
        </w:sdtContent>
      </w:sdt>
    </w:p>
    <w:p w14:paraId="7BBCDF17" w14:textId="2AAF4902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proofErr w:type="gramStart"/>
      <w:r w:rsidRPr="00241776">
        <w:rPr>
          <w:rFonts w:asciiTheme="majorHAnsi" w:hAnsiTheme="majorHAnsi" w:cstheme="majorHAnsi"/>
          <w:color w:val="000000"/>
          <w:sz w:val="20"/>
          <w:szCs w:val="20"/>
        </w:rPr>
        <w:t>datum</w:t>
      </w:r>
      <w:proofErr w:type="gramEnd"/>
      <w:r w:rsidRPr="00241776">
        <w:rPr>
          <w:rFonts w:asciiTheme="majorHAnsi" w:hAnsiTheme="majorHAnsi" w:cstheme="majorHAnsi"/>
          <w:color w:val="000000"/>
          <w:sz w:val="20"/>
          <w:szCs w:val="20"/>
        </w:rPr>
        <w:t xml:space="preserve"> incident </w:t>
      </w:r>
      <w:sdt>
        <w:sdtPr>
          <w:rPr>
            <w:rFonts w:asciiTheme="majorHAnsi" w:hAnsiTheme="majorHAnsi" w:cstheme="majorHAnsi"/>
            <w:color w:val="000000"/>
            <w:sz w:val="20"/>
            <w:szCs w:val="20"/>
          </w:rPr>
          <w:id w:val="-799304139"/>
          <w:placeholder>
            <w:docPart w:val="4A4BA4C41C64454C9B1EC19848C5AE5F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5A0B" w:rsidRPr="00505A0B">
            <w:rPr>
              <w:rStyle w:val="Tekstvantijdelijkeaanduiding"/>
              <w:color w:val="B4C6E7" w:themeColor="accent1" w:themeTint="66"/>
            </w:rPr>
            <w:t>Klik of tik om een datum in te voeren.</w:t>
          </w:r>
        </w:sdtContent>
      </w:sdt>
    </w:p>
    <w:p w14:paraId="6790739E" w14:textId="77777777" w:rsidR="00505A0B" w:rsidRDefault="00505A0B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</w:p>
    <w:p w14:paraId="1C3CE9EE" w14:textId="59E050C0" w:rsidR="00505A0B" w:rsidRDefault="00505A0B" w:rsidP="007D0BA8">
      <w:pPr>
        <w:pStyle w:val="Normaalweb"/>
        <w:rPr>
          <w:rFonts w:asciiTheme="majorHAnsi" w:hAnsiTheme="majorHAnsi" w:cstheme="majorHAnsi"/>
          <w:b/>
          <w:bCs/>
          <w:color w:val="0070C0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0070C0"/>
          <w:sz w:val="20"/>
          <w:szCs w:val="20"/>
        </w:rPr>
        <w:t>Beschrijf w</w:t>
      </w:r>
      <w:r w:rsidR="00241776" w:rsidRPr="00505A0B">
        <w:rPr>
          <w:rFonts w:asciiTheme="majorHAnsi" w:hAnsiTheme="majorHAnsi" w:cstheme="majorHAnsi"/>
          <w:b/>
          <w:bCs/>
          <w:color w:val="0070C0"/>
          <w:sz w:val="20"/>
          <w:szCs w:val="20"/>
        </w:rPr>
        <w:t xml:space="preserve">at </w:t>
      </w:r>
      <w:r>
        <w:rPr>
          <w:rFonts w:asciiTheme="majorHAnsi" w:hAnsiTheme="majorHAnsi" w:cstheme="majorHAnsi"/>
          <w:b/>
          <w:bCs/>
          <w:color w:val="0070C0"/>
          <w:sz w:val="20"/>
          <w:szCs w:val="20"/>
        </w:rPr>
        <w:t xml:space="preserve">er </w:t>
      </w:r>
      <w:r w:rsidR="00241776" w:rsidRPr="00505A0B">
        <w:rPr>
          <w:rFonts w:asciiTheme="majorHAnsi" w:hAnsiTheme="majorHAnsi" w:cstheme="majorHAnsi"/>
          <w:b/>
          <w:bCs/>
          <w:color w:val="0070C0"/>
          <w:sz w:val="20"/>
          <w:szCs w:val="20"/>
        </w:rPr>
        <w:t>gebeurde</w:t>
      </w:r>
      <w:r>
        <w:rPr>
          <w:rFonts w:asciiTheme="majorHAnsi" w:hAnsiTheme="majorHAnsi" w:cstheme="majorHAnsi"/>
          <w:b/>
          <w:bCs/>
          <w:color w:val="0070C0"/>
          <w:sz w:val="20"/>
          <w:szCs w:val="20"/>
        </w:rPr>
        <w:t>:</w:t>
      </w:r>
    </w:p>
    <w:p w14:paraId="247F81D4" w14:textId="77777777" w:rsidR="00505A0B" w:rsidRPr="00505A0B" w:rsidRDefault="00505A0B" w:rsidP="00241776">
      <w:pPr>
        <w:pStyle w:val="Normaalweb"/>
        <w:rPr>
          <w:rFonts w:asciiTheme="majorHAnsi" w:hAnsiTheme="majorHAnsi" w:cstheme="majorHAnsi"/>
          <w:b/>
          <w:bCs/>
          <w:color w:val="0070C0"/>
          <w:sz w:val="20"/>
          <w:szCs w:val="20"/>
        </w:rPr>
      </w:pPr>
    </w:p>
    <w:p w14:paraId="4BE454BA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___________________________________________________________________________</w:t>
      </w:r>
    </w:p>
    <w:p w14:paraId="66B40471" w14:textId="6A854197" w:rsidR="00505A0B" w:rsidRPr="00505A0B" w:rsidRDefault="00241776" w:rsidP="007D0BA8">
      <w:pPr>
        <w:pStyle w:val="Normaalweb"/>
        <w:rPr>
          <w:rFonts w:asciiTheme="majorHAnsi" w:hAnsiTheme="majorHAnsi" w:cstheme="majorHAnsi"/>
          <w:b/>
          <w:bCs/>
          <w:color w:val="0070C0"/>
          <w:sz w:val="20"/>
          <w:szCs w:val="20"/>
        </w:rPr>
      </w:pPr>
      <w:r w:rsidRPr="00505A0B">
        <w:rPr>
          <w:rFonts w:asciiTheme="majorHAnsi" w:hAnsiTheme="majorHAnsi" w:cstheme="majorHAnsi"/>
          <w:b/>
          <w:bCs/>
          <w:color w:val="0070C0"/>
          <w:sz w:val="20"/>
          <w:szCs w:val="20"/>
        </w:rPr>
        <w:t>Wat was de directe actie?</w:t>
      </w:r>
    </w:p>
    <w:p w14:paraId="59CCE9A0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___________________________________________________________________________</w:t>
      </w:r>
    </w:p>
    <w:p w14:paraId="515CE33D" w14:textId="4B2262D9" w:rsidR="00505A0B" w:rsidRPr="007D0BA8" w:rsidRDefault="00241776" w:rsidP="007D0BA8">
      <w:pPr>
        <w:pStyle w:val="Normaalweb"/>
        <w:rPr>
          <w:rFonts w:asciiTheme="majorHAnsi" w:hAnsiTheme="majorHAnsi" w:cstheme="majorHAnsi"/>
          <w:b/>
          <w:bCs/>
          <w:color w:val="0070C0"/>
          <w:sz w:val="20"/>
          <w:szCs w:val="20"/>
        </w:rPr>
      </w:pPr>
      <w:r w:rsidRPr="00505A0B">
        <w:rPr>
          <w:rFonts w:asciiTheme="majorHAnsi" w:hAnsiTheme="majorHAnsi" w:cstheme="majorHAnsi"/>
          <w:b/>
          <w:bCs/>
          <w:color w:val="0070C0"/>
          <w:sz w:val="20"/>
          <w:szCs w:val="20"/>
        </w:rPr>
        <w:t>Wat kan er gedaan worden om herhaling te voorkomen?</w:t>
      </w:r>
    </w:p>
    <w:p w14:paraId="0823B419" w14:textId="77777777" w:rsidR="00505A0B" w:rsidRDefault="00505A0B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</w:p>
    <w:p w14:paraId="0FFA6B56" w14:textId="7386742C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__________________________________________________________________________</w:t>
      </w:r>
    </w:p>
    <w:p w14:paraId="14F48010" w14:textId="4F13050C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Datum:</w:t>
      </w:r>
      <w:sdt>
        <w:sdtPr>
          <w:rPr>
            <w:rFonts w:asciiTheme="majorHAnsi" w:hAnsiTheme="majorHAnsi" w:cstheme="majorHAnsi"/>
            <w:color w:val="000000"/>
            <w:sz w:val="20"/>
            <w:szCs w:val="20"/>
          </w:rPr>
          <w:id w:val="-145591929"/>
          <w:placeholder>
            <w:docPart w:val="833E3CFE54C6FF4783BE8A61966A4356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5A0B" w:rsidRPr="00505A0B">
            <w:rPr>
              <w:rStyle w:val="Tekstvantijdelijkeaanduiding"/>
              <w:color w:val="9CC2E5" w:themeColor="accent5" w:themeTint="99"/>
            </w:rPr>
            <w:t>Klik of tik om een datum in te voeren</w:t>
          </w:r>
          <w:r w:rsidR="00505A0B" w:rsidRPr="00A9447D">
            <w:rPr>
              <w:rStyle w:val="Tekstvantijdelijkeaanduiding"/>
            </w:rPr>
            <w:t>.</w:t>
          </w:r>
        </w:sdtContent>
      </w:sdt>
    </w:p>
    <w:p w14:paraId="02E193AC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Allen akkoord</w:t>
      </w:r>
    </w:p>
    <w:p w14:paraId="22EAE742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Namen:</w:t>
      </w:r>
    </w:p>
    <w:p w14:paraId="28B6842E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___________________________________________________________________________</w:t>
      </w:r>
    </w:p>
    <w:p w14:paraId="7CF9A1D6" w14:textId="77777777" w:rsidR="00241776" w:rsidRPr="00241776" w:rsidRDefault="00241776" w:rsidP="00241776">
      <w:pPr>
        <w:pStyle w:val="Normaalweb"/>
        <w:rPr>
          <w:rFonts w:asciiTheme="majorHAnsi" w:hAnsiTheme="majorHAnsi" w:cstheme="majorHAnsi"/>
          <w:color w:val="000000"/>
          <w:sz w:val="20"/>
          <w:szCs w:val="20"/>
        </w:rPr>
      </w:pPr>
      <w:r w:rsidRPr="00241776">
        <w:rPr>
          <w:rFonts w:asciiTheme="majorHAnsi" w:hAnsiTheme="majorHAnsi" w:cstheme="majorHAnsi"/>
          <w:color w:val="000000"/>
          <w:sz w:val="20"/>
          <w:szCs w:val="20"/>
        </w:rPr>
        <w:t>Check uitvoering</w:t>
      </w:r>
    </w:p>
    <w:p w14:paraId="640C1ACA" w14:textId="53BE8C92" w:rsidR="00477773" w:rsidRPr="00241776" w:rsidRDefault="00477773" w:rsidP="007175BB">
      <w:pPr>
        <w:rPr>
          <w:rFonts w:asciiTheme="majorHAnsi" w:hAnsiTheme="majorHAnsi" w:cstheme="majorHAnsi"/>
          <w:sz w:val="20"/>
          <w:szCs w:val="20"/>
          <w:lang w:val="nl-NL"/>
        </w:rPr>
      </w:pPr>
    </w:p>
    <w:sectPr w:rsidR="00477773" w:rsidRPr="00241776" w:rsidSect="00241776">
      <w:headerReference w:type="default" r:id="rId10"/>
      <w:headerReference w:type="first" r:id="rId11"/>
      <w:footerReference w:type="first" r:id="rId12"/>
      <w:pgSz w:w="11900" w:h="16840"/>
      <w:pgMar w:top="1474" w:right="1418" w:bottom="1418" w:left="907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CAAA" w14:textId="77777777" w:rsidR="00A96882" w:rsidRDefault="00A96882" w:rsidP="00477773">
      <w:r>
        <w:separator/>
      </w:r>
    </w:p>
  </w:endnote>
  <w:endnote w:type="continuationSeparator" w:id="0">
    <w:p w14:paraId="50D8930C" w14:textId="77777777" w:rsidR="00A96882" w:rsidRDefault="00A96882" w:rsidP="0047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6312" w14:textId="7C521781" w:rsidR="00CE2EA2" w:rsidRDefault="00CE2EA2">
    <w:pPr>
      <w:pStyle w:val="Voettekst"/>
    </w:pPr>
  </w:p>
  <w:p w14:paraId="18D2748C" w14:textId="77777777" w:rsidR="00534E75" w:rsidRDefault="00534E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FF249" w14:textId="77777777" w:rsidR="00A96882" w:rsidRDefault="00A96882" w:rsidP="00477773">
      <w:r>
        <w:separator/>
      </w:r>
    </w:p>
  </w:footnote>
  <w:footnote w:type="continuationSeparator" w:id="0">
    <w:p w14:paraId="4134F7CC" w14:textId="77777777" w:rsidR="00A96882" w:rsidRDefault="00A96882" w:rsidP="0047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8DDE" w14:textId="6A1C3F80" w:rsidR="00477773" w:rsidRDefault="00477773">
    <w:pPr>
      <w:pStyle w:val="Koptekst"/>
    </w:pPr>
  </w:p>
  <w:p w14:paraId="01C73506" w14:textId="77777777" w:rsidR="00477773" w:rsidRDefault="0047777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150" w14:textId="16F90FDF" w:rsidR="00534E75" w:rsidRDefault="00534E75">
    <w:pPr>
      <w:pStyle w:val="Koptekst"/>
    </w:pPr>
  </w:p>
  <w:p w14:paraId="265292C6" w14:textId="77777777" w:rsidR="00534E75" w:rsidRDefault="00534E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63DA5"/>
    <w:multiLevelType w:val="hybridMultilevel"/>
    <w:tmpl w:val="5CE8BE1C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575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CF9"/>
    <w:rsid w:val="00043286"/>
    <w:rsid w:val="000E03A2"/>
    <w:rsid w:val="001124AF"/>
    <w:rsid w:val="00137747"/>
    <w:rsid w:val="001C671E"/>
    <w:rsid w:val="00241776"/>
    <w:rsid w:val="0025000C"/>
    <w:rsid w:val="0026517C"/>
    <w:rsid w:val="00341CF9"/>
    <w:rsid w:val="00357DD0"/>
    <w:rsid w:val="00454D9A"/>
    <w:rsid w:val="00477773"/>
    <w:rsid w:val="004B130C"/>
    <w:rsid w:val="004F18E9"/>
    <w:rsid w:val="00505A0B"/>
    <w:rsid w:val="00534E75"/>
    <w:rsid w:val="00547BD1"/>
    <w:rsid w:val="00552319"/>
    <w:rsid w:val="006D0C93"/>
    <w:rsid w:val="006F41F0"/>
    <w:rsid w:val="007175BB"/>
    <w:rsid w:val="007447C6"/>
    <w:rsid w:val="007D0BA8"/>
    <w:rsid w:val="007F3AF5"/>
    <w:rsid w:val="00806A4A"/>
    <w:rsid w:val="00877768"/>
    <w:rsid w:val="0089311B"/>
    <w:rsid w:val="008A2FBC"/>
    <w:rsid w:val="00950F31"/>
    <w:rsid w:val="00A11661"/>
    <w:rsid w:val="00A56555"/>
    <w:rsid w:val="00A84F80"/>
    <w:rsid w:val="00A96882"/>
    <w:rsid w:val="00AD07B0"/>
    <w:rsid w:val="00B71DBF"/>
    <w:rsid w:val="00BC04B8"/>
    <w:rsid w:val="00C023AA"/>
    <w:rsid w:val="00C02A1D"/>
    <w:rsid w:val="00C462C5"/>
    <w:rsid w:val="00C9308B"/>
    <w:rsid w:val="00CE2EA2"/>
    <w:rsid w:val="00CE3A8F"/>
    <w:rsid w:val="00D90F6D"/>
    <w:rsid w:val="00D95F1E"/>
    <w:rsid w:val="00DA49B7"/>
    <w:rsid w:val="00DD368F"/>
    <w:rsid w:val="00E0516C"/>
    <w:rsid w:val="00E15627"/>
    <w:rsid w:val="00E44835"/>
    <w:rsid w:val="00E71A14"/>
    <w:rsid w:val="00EA11F7"/>
    <w:rsid w:val="00EA1529"/>
    <w:rsid w:val="00EA29D0"/>
    <w:rsid w:val="00EB085B"/>
    <w:rsid w:val="00FC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EFB8C"/>
  <w14:defaultImageDpi w14:val="32767"/>
  <w15:chartTrackingRefBased/>
  <w15:docId w15:val="{FF0F584B-F6D2-4B71-BEAA-39679520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77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7773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4777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7773"/>
    <w:rPr>
      <w:lang w:val="en-GB"/>
    </w:rPr>
  </w:style>
  <w:style w:type="paragraph" w:styleId="Geenafstand">
    <w:name w:val="No Spacing"/>
    <w:link w:val="GeenafstandChar"/>
    <w:uiPriority w:val="1"/>
    <w:qFormat/>
    <w:rsid w:val="004F18E9"/>
    <w:rPr>
      <w:rFonts w:eastAsiaTheme="minorEastAsia"/>
      <w:sz w:val="22"/>
      <w:szCs w:val="22"/>
      <w:lang w:val="en-US" w:eastAsia="zh-CN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F18E9"/>
    <w:rPr>
      <w:rFonts w:eastAsiaTheme="minorEastAsia"/>
      <w:sz w:val="22"/>
      <w:szCs w:val="22"/>
      <w:lang w:val="en-US" w:eastAsia="zh-CN"/>
    </w:rPr>
  </w:style>
  <w:style w:type="paragraph" w:styleId="Lijstalinea">
    <w:name w:val="List Paragraph"/>
    <w:basedOn w:val="Standaard"/>
    <w:uiPriority w:val="34"/>
    <w:qFormat/>
    <w:rsid w:val="008A2FBC"/>
    <w:pPr>
      <w:spacing w:after="200"/>
      <w:ind w:left="720"/>
      <w:contextualSpacing/>
    </w:pPr>
    <w:rPr>
      <w:rFonts w:ascii="Open Sans" w:eastAsia="Cambria" w:hAnsi="Open Sans" w:cs="Times New Roman"/>
      <w:sz w:val="22"/>
      <w:lang w:val="nl-NL"/>
    </w:rPr>
  </w:style>
  <w:style w:type="paragraph" w:styleId="Normaalweb">
    <w:name w:val="Normal (Web)"/>
    <w:basedOn w:val="Standaard"/>
    <w:uiPriority w:val="99"/>
    <w:semiHidden/>
    <w:unhideWhenUsed/>
    <w:rsid w:val="0024177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l-NL"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950F31"/>
    <w:rPr>
      <w:color w:val="808080"/>
    </w:rPr>
  </w:style>
  <w:style w:type="character" w:customStyle="1" w:styleId="Stijl1">
    <w:name w:val="Stijl1"/>
    <w:basedOn w:val="Standaardalinea-lettertype"/>
    <w:uiPriority w:val="1"/>
    <w:rsid w:val="00950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vanOmmen\AppData\Local\Packages\Microsoft.MicrosoftEdge_8wekyb3d8bbwe\TempState\Downloads\BBZ_brief_template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B6EAD48A4A4CF2B266B8AD0C9C4D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B21F43-32F1-452C-97D7-83309F94E3B6}"/>
      </w:docPartPr>
      <w:docPartBody>
        <w:p w:rsidR="009A0901" w:rsidRDefault="009A0901" w:rsidP="009A0901">
          <w:pPr>
            <w:pStyle w:val="20B6EAD48A4A4CF2B266B8AD0C9C4D591"/>
          </w:pPr>
          <w:r w:rsidRPr="00505A0B">
            <w:rPr>
              <w:rStyle w:val="Tekstvantijdelijkeaanduiding"/>
              <w:color w:val="83CAEB" w:themeColor="accent1" w:themeTint="66"/>
            </w:rPr>
            <w:t>Kies een item.</w:t>
          </w:r>
        </w:p>
      </w:docPartBody>
    </w:docPart>
    <w:docPart>
      <w:docPartPr>
        <w:name w:val="D8F6D242A37342468A5CBD877FE175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A1BE4BA-8C77-1841-AF03-9FCED68C9120}"/>
      </w:docPartPr>
      <w:docPartBody>
        <w:p w:rsidR="0095295E" w:rsidRDefault="009A0901" w:rsidP="009A0901">
          <w:pPr>
            <w:pStyle w:val="D8F6D242A37342468A5CBD877FE175EA"/>
          </w:pPr>
          <w:r w:rsidRPr="00505A0B">
            <w:rPr>
              <w:rStyle w:val="Tekstvantijdelijkeaanduiding"/>
              <w:color w:val="83CAEB" w:themeColor="accent1" w:themeTint="66"/>
            </w:rPr>
            <w:t>scheepsnaam</w:t>
          </w:r>
        </w:p>
      </w:docPartBody>
    </w:docPart>
    <w:docPart>
      <w:docPartPr>
        <w:name w:val="AE50A208C889434A94FAFA72529951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77BA68-7A0D-C744-8286-A81AE3ECF2DC}"/>
      </w:docPartPr>
      <w:docPartBody>
        <w:p w:rsidR="0095295E" w:rsidRDefault="009A0901" w:rsidP="009A0901">
          <w:pPr>
            <w:pStyle w:val="AE50A208C889434A94FAFA725299510D"/>
          </w:pPr>
          <w:r w:rsidRPr="00505A0B">
            <w:rPr>
              <w:rStyle w:val="Tekstvantijdelijkeaanduiding"/>
              <w:color w:val="83CAEB" w:themeColor="accent1" w:themeTint="66"/>
            </w:rPr>
            <w:t>Kies een item.</w:t>
          </w:r>
        </w:p>
      </w:docPartBody>
    </w:docPart>
    <w:docPart>
      <w:docPartPr>
        <w:name w:val="894CA3269F5C524D9D39237162F3248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076170-267F-424B-84E4-EE33E34DAAF3}"/>
      </w:docPartPr>
      <w:docPartBody>
        <w:p w:rsidR="0095295E" w:rsidRDefault="009A0901" w:rsidP="009A0901">
          <w:pPr>
            <w:pStyle w:val="894CA3269F5C524D9D39237162F32486"/>
          </w:pPr>
          <w:r w:rsidRPr="00505A0B">
            <w:rPr>
              <w:rStyle w:val="Tekstvantijdelijkeaanduiding"/>
              <w:color w:val="83CAEB" w:themeColor="accent1" w:themeTint="66"/>
            </w:rPr>
            <w:t>Kies een item.</w:t>
          </w:r>
        </w:p>
      </w:docPartBody>
    </w:docPart>
    <w:docPart>
      <w:docPartPr>
        <w:name w:val="4A4BA4C41C64454C9B1EC19848C5AE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C23AD82-D393-204D-88EF-A5D03C76406E}"/>
      </w:docPartPr>
      <w:docPartBody>
        <w:p w:rsidR="0095295E" w:rsidRDefault="009A0901" w:rsidP="009A0901">
          <w:pPr>
            <w:pStyle w:val="4A4BA4C41C64454C9B1EC19848C5AE5F"/>
          </w:pPr>
          <w:r w:rsidRPr="00505A0B">
            <w:rPr>
              <w:rStyle w:val="Tekstvantijdelijkeaanduiding"/>
              <w:color w:val="83CAEB" w:themeColor="accent1" w:themeTint="66"/>
            </w:rPr>
            <w:t>Klik of tik om een datum in te voeren.</w:t>
          </w:r>
        </w:p>
      </w:docPartBody>
    </w:docPart>
    <w:docPart>
      <w:docPartPr>
        <w:name w:val="833E3CFE54C6FF4783BE8A61966A435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4EEE2D5-B341-6847-9303-32154266ABD0}"/>
      </w:docPartPr>
      <w:docPartBody>
        <w:p w:rsidR="0095295E" w:rsidRDefault="009A0901" w:rsidP="009A0901">
          <w:pPr>
            <w:pStyle w:val="833E3CFE54C6FF4783BE8A61966A4356"/>
          </w:pPr>
          <w:r w:rsidRPr="00505A0B">
            <w:rPr>
              <w:rStyle w:val="Tekstvantijdelijkeaanduiding"/>
              <w:color w:val="D86DCB" w:themeColor="accent5" w:themeTint="99"/>
            </w:rPr>
            <w:t>Klik of tik om een datum in te voeren</w:t>
          </w:r>
          <w:r w:rsidRPr="00A9447D">
            <w:rPr>
              <w:rStyle w:val="Tekstvantijdelijkeaanduiding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1D"/>
    <w:rsid w:val="0009091D"/>
    <w:rsid w:val="0095295E"/>
    <w:rsid w:val="009A0901"/>
    <w:rsid w:val="00A11661"/>
    <w:rsid w:val="00A56555"/>
    <w:rsid w:val="00CB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A0901"/>
    <w:rPr>
      <w:color w:val="808080"/>
    </w:rPr>
  </w:style>
  <w:style w:type="paragraph" w:customStyle="1" w:styleId="D8F6D242A37342468A5CBD877FE175EA">
    <w:name w:val="D8F6D242A37342468A5CBD877FE175EA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E50A208C889434A94FAFA725299510D">
    <w:name w:val="AE50A208C889434A94FAFA725299510D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894CA3269F5C524D9D39237162F32486">
    <w:name w:val="894CA3269F5C524D9D39237162F32486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20B6EAD48A4A4CF2B266B8AD0C9C4D591">
    <w:name w:val="20B6EAD48A4A4CF2B266B8AD0C9C4D591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4A4BA4C41C64454C9B1EC19848C5AE5F">
    <w:name w:val="4A4BA4C41C64454C9B1EC19848C5AE5F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833E3CFE54C6FF4783BE8A61966A4356">
    <w:name w:val="833E3CFE54C6FF4783BE8A61966A4356"/>
    <w:rsid w:val="009A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86ba597-5084-4c3c-8913-179a8917d30c">
      <UserInfo>
        <DisplayName/>
        <AccountId xsi:nil="true"/>
        <AccountType/>
      </UserInfo>
    </SharedWithUsers>
    <lcf76f155ced4ddcb4097134ff3c332f xmlns="98d887df-a600-4b1b-9660-f9094ae64557">
      <Terms xmlns="http://schemas.microsoft.com/office/infopath/2007/PartnerControls"/>
    </lcf76f155ced4ddcb4097134ff3c332f>
    <TaxCatchAll xmlns="e86ba597-5084-4c3c-8913-179a8917d30c" xsi:nil="true"/>
    <Omschrijving xmlns="98d887df-a600-4b1b-9660-f9094ae645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E25D10F413F4C86225DBF731DEFC3" ma:contentTypeVersion="14" ma:contentTypeDescription="Een nieuw document maken." ma:contentTypeScope="" ma:versionID="839c495d52835634f060b217ed7e358e">
  <xsd:schema xmlns:xsd="http://www.w3.org/2001/XMLSchema" xmlns:xs="http://www.w3.org/2001/XMLSchema" xmlns:p="http://schemas.microsoft.com/office/2006/metadata/properties" xmlns:ns2="98d887df-a600-4b1b-9660-f9094ae64557" xmlns:ns3="e86ba597-5084-4c3c-8913-179a8917d30c" targetNamespace="http://schemas.microsoft.com/office/2006/metadata/properties" ma:root="true" ma:fieldsID="21f40952cd11652580c22a4392e7b9eb" ns2:_="" ns3:_="">
    <xsd:import namespace="98d887df-a600-4b1b-9660-f9094ae64557"/>
    <xsd:import namespace="e86ba597-5084-4c3c-8913-179a8917d3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mschrijving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887df-a600-4b1b-9660-f9094ae645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mschrijving" ma:index="12" nillable="true" ma:displayName="Omschrijving" ma:description="belangrijkste punten uit het doc of doel van het doc" ma:format="Dropdown" ma:internalName="Omschrijving">
      <xsd:simpleType>
        <xsd:restriction base="dms:Text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d8a05c-942d-44ac-97c2-a72e3abf27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ba597-5084-4c3c-8913-179a8917d3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a00c81-b377-4955-9af2-d9fdec3347b6}" ma:internalName="TaxCatchAll" ma:showField="CatchAllData" ma:web="e86ba597-5084-4c3c-8913-179a8917d3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7EB545-8727-4AFF-BEB8-13C5D7850D92}">
  <ds:schemaRefs>
    <ds:schemaRef ds:uri="http://schemas.microsoft.com/office/2006/metadata/properties"/>
    <ds:schemaRef ds:uri="http://schemas.microsoft.com/office/infopath/2007/PartnerControls"/>
    <ds:schemaRef ds:uri="e86ba597-5084-4c3c-8913-179a8917d30c"/>
    <ds:schemaRef ds:uri="98d887df-a600-4b1b-9660-f9094ae64557"/>
  </ds:schemaRefs>
</ds:datastoreItem>
</file>

<file path=customXml/itemProps2.xml><?xml version="1.0" encoding="utf-8"?>
<ds:datastoreItem xmlns:ds="http://schemas.openxmlformats.org/officeDocument/2006/customXml" ds:itemID="{AF9902CA-065E-4994-9B93-1024A3731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887df-a600-4b1b-9660-f9094ae64557"/>
    <ds:schemaRef ds:uri="e86ba597-5084-4c3c-8913-179a8917d3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D8AB7B-3F99-4212-B9FD-1AA2A24EED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C:\Users\PaulvanOmmen\AppData\Local\Packages\Microsoft.MicrosoftEdge_8wekyb3d8bbwe\TempState\Downloads\BBZ_brief_template (3).dotx</Template>
  <TotalTime>30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Ommen</dc:creator>
  <cp:keywords/>
  <dc:description/>
  <cp:lastModifiedBy>BBZ </cp:lastModifiedBy>
  <cp:revision>5</cp:revision>
  <cp:lastPrinted>2018-05-25T09:49:00Z</cp:lastPrinted>
  <dcterms:created xsi:type="dcterms:W3CDTF">2023-07-07T08:51:00Z</dcterms:created>
  <dcterms:modified xsi:type="dcterms:W3CDTF">2025-01-27T10:39:00Z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0x010100DD9E25D10F413F4C86225DBF731DEFC3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Order">
    <vt:r8>981200</vt:r8>
  </property>
  <property fmtid="{D5CDD505-2E9C-101B-9397-08002B2CF9AE}" pid="12" name="MediaServiceImageTags">
    <vt:lpwstr/>
  </property>
</Properties>
</file>